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806FD" w14:textId="607D394B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6"/>
          <w:szCs w:val="26"/>
        </w:rPr>
      </w:pPr>
      <w:r w:rsidRPr="009E7F60">
        <w:rPr>
          <w:rFonts w:ascii="Arial" w:hAnsi="Arial" w:cs="Arial"/>
          <w:b/>
          <w:bCs/>
          <w:sz w:val="26"/>
          <w:szCs w:val="26"/>
        </w:rPr>
        <w:t>IZJAVA O POVEZANIH OSEBAH ZA FIZIČNE OSEBE</w:t>
      </w:r>
    </w:p>
    <w:p w14:paraId="2359EF7D" w14:textId="4B0806FA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E7F60">
        <w:rPr>
          <w:rFonts w:ascii="Arial" w:hAnsi="Arial" w:cs="Arial"/>
          <w:sz w:val="22"/>
          <w:szCs w:val="22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C49867A3E947443CAA041192B68FC418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Pr="009E7F60">
        <w:rPr>
          <w:rFonts w:ascii="Arial" w:hAnsi="Arial" w:cs="Arial"/>
          <w:sz w:val="22"/>
          <w:szCs w:val="22"/>
        </w:rPr>
        <w:t xml:space="preserve"> (ime in priimek)</w:t>
      </w:r>
      <w:r w:rsidR="0082668C" w:rsidRPr="009E7F60">
        <w:rPr>
          <w:rFonts w:ascii="Arial" w:hAnsi="Arial" w:cs="Arial"/>
          <w:sz w:val="22"/>
          <w:szCs w:val="22"/>
        </w:rPr>
        <w:t xml:space="preserve">, EMŠO </w:t>
      </w:r>
      <w:sdt>
        <w:sdtPr>
          <w:rPr>
            <w:rFonts w:ascii="Arial" w:hAnsi="Arial" w:cs="Arial"/>
          </w:rPr>
          <w:id w:val="-921645839"/>
          <w:placeholder>
            <w:docPart w:val="799D43D3F6C64F73BEC6D1909CA0342D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0BDDE80" w14:textId="77777777" w:rsidR="006F3E2F" w:rsidRDefault="006F3E2F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5BA0D5" w14:textId="3AF33ED2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E7F60">
        <w:rPr>
          <w:rFonts w:ascii="Arial" w:hAnsi="Arial" w:cs="Arial"/>
          <w:b/>
          <w:bCs/>
          <w:color w:val="000000"/>
          <w:sz w:val="22"/>
          <w:szCs w:val="22"/>
        </w:rPr>
        <w:t>I Z J A V L J A M,</w:t>
      </w:r>
    </w:p>
    <w:p w14:paraId="0235C694" w14:textId="77777777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0FBBE8" w14:textId="45A8CB86" w:rsidR="00644000" w:rsidRPr="009E7F60" w:rsidRDefault="00644000" w:rsidP="00644000">
      <w:pPr>
        <w:pStyle w:val="odstavek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da moj ožji družinski član</w:t>
      </w:r>
      <w:r w:rsidR="00F3412E" w:rsidRPr="009E7F60">
        <w:rPr>
          <w:rStyle w:val="Sprotnaopomba-sklic"/>
          <w:rFonts w:ascii="Arial" w:hAnsi="Arial" w:cs="Arial"/>
          <w:color w:val="000000"/>
          <w:sz w:val="22"/>
          <w:szCs w:val="22"/>
        </w:rPr>
        <w:footnoteReference w:id="1"/>
      </w:r>
      <w:r w:rsidRPr="009E7F60">
        <w:rPr>
          <w:rFonts w:ascii="Arial" w:hAnsi="Arial" w:cs="Arial"/>
          <w:color w:val="000000"/>
          <w:sz w:val="22"/>
          <w:szCs w:val="22"/>
        </w:rPr>
        <w:t xml:space="preserve"> ni:</w:t>
      </w:r>
    </w:p>
    <w:p w14:paraId="4AA8B090" w14:textId="1A72C5FB" w:rsidR="00644000" w:rsidRPr="009E7F60" w:rsidRDefault="00644000" w:rsidP="00644000">
      <w:pPr>
        <w:pStyle w:val="odstavek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lang w:val="x-none"/>
        </w:rPr>
        <w:t xml:space="preserve">član uprave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družbe Slovenski državni holding, d.</w:t>
      </w:r>
      <w:r w:rsidR="003954C9" w:rsidRPr="009E7F60">
        <w:rPr>
          <w:rFonts w:ascii="Arial" w:hAnsi="Arial" w:cs="Arial"/>
          <w:color w:val="000000"/>
          <w:sz w:val="22"/>
          <w:szCs w:val="22"/>
        </w:rPr>
        <w:t xml:space="preserve">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 xml:space="preserve">d. (v nadaljevanju: 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SDH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)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, prokurist SDH</w:t>
      </w:r>
      <w:r w:rsidRPr="009E7F60">
        <w:rPr>
          <w:rFonts w:ascii="Arial" w:hAnsi="Arial" w:cs="Arial"/>
          <w:color w:val="000000"/>
          <w:sz w:val="22"/>
          <w:szCs w:val="22"/>
        </w:rPr>
        <w:t>,</w:t>
      </w:r>
    </w:p>
    <w:p w14:paraId="448A69C4" w14:textId="77777777" w:rsidR="00644000" w:rsidRPr="009E7F60" w:rsidRDefault="00644000" w:rsidP="00644000">
      <w:pPr>
        <w:pStyle w:val="alineazaodstavkom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član nadzornega sveta SDH,</w:t>
      </w:r>
    </w:p>
    <w:p w14:paraId="14B6618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2061"/>
        <w:jc w:val="both"/>
        <w:rPr>
          <w:rFonts w:ascii="Arial" w:hAnsi="Arial" w:cs="Arial"/>
          <w:color w:val="000000"/>
          <w:sz w:val="22"/>
          <w:szCs w:val="22"/>
        </w:rPr>
      </w:pPr>
    </w:p>
    <w:p w14:paraId="33C919CB" w14:textId="77777777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da v zadnjem letu od podpisa te izjave nisem bil član uprave SDH, prokurist SDH ali član nadzornega sveta SDH,</w:t>
      </w:r>
    </w:p>
    <w:p w14:paraId="44EF43BB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A06459C" w14:textId="2D484250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sam ali moj ožji družinski član ni dolžnik SDH, ali v zadnjih 3 letih </w:t>
      </w:r>
      <w:r w:rsidR="00E00210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nisem/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 bil dolžnik SDH oziroma k SDH pripojenih družb,</w:t>
      </w:r>
    </w:p>
    <w:p w14:paraId="4DA941FF" w14:textId="77777777" w:rsidR="00644000" w:rsidRPr="009E7F60" w:rsidRDefault="00644000" w:rsidP="00644000">
      <w:pPr>
        <w:pStyle w:val="Odstavekseznama"/>
        <w:spacing w:after="0" w:line="240" w:lineRule="auto"/>
        <w:rPr>
          <w:rFonts w:ascii="Arial" w:hAnsi="Arial" w:cs="Arial"/>
          <w:color w:val="000000"/>
        </w:rPr>
      </w:pPr>
    </w:p>
    <w:p w14:paraId="7155A2AF" w14:textId="4E88CAA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v zadnjem letu od datuma podpisa te izjave nisem bil zaposlen ali študent v SDH  oziroma k SDH pripojenih družb,</w:t>
      </w:r>
    </w:p>
    <w:p w14:paraId="7D4F059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5B97438E" w14:textId="1372269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 ožj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povezana oseba</w:t>
      </w:r>
      <w:r w:rsidRPr="009E7F60">
        <w:rPr>
          <w:rStyle w:val="Sprotnaopomba-sklic"/>
          <w:rFonts w:ascii="Arial" w:hAnsi="Arial" w:cs="Arial"/>
          <w:color w:val="000000"/>
          <w:sz w:val="22"/>
          <w:szCs w:val="22"/>
          <w:shd w:val="clear" w:color="auto" w:fill="FFFFFF"/>
        </w:rPr>
        <w:footnoteReference w:id="2"/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zaposlenega ali bivšega zaposlenega v SDH oziroma k SDH pripojenih družb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, pa še ni preteklo 12 mesecev od prenehanja te zaposlitve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5507919A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1E6993D2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3588EB8" w14:textId="2E1A3072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lastRenderedPageBreak/>
        <w:t xml:space="preserve">Kraj in datum </w:t>
      </w:r>
      <w:sdt>
        <w:sdtPr>
          <w:rPr>
            <w:rFonts w:ascii="Arial" w:hAnsi="Arial" w:cs="Arial"/>
          </w:rPr>
          <w:id w:val="1010569810"/>
          <w:placeholder>
            <w:docPart w:val="8030D0BC18C24D6180A1154CAF9E17D4"/>
          </w:placeholder>
          <w:showingPlcHdr/>
        </w:sdtPr>
        <w:sdtEndPr/>
        <w:sdtContent>
          <w:r w:rsidR="006F3E2F" w:rsidRPr="0084670B">
            <w:rPr>
              <w:rStyle w:val="Besedilooznabemesta"/>
              <w:rFonts w:ascii="Arial" w:hAnsi="Arial" w:cs="Arial"/>
              <w:highlight w:val="yellow"/>
              <w:u w:val="single"/>
              <w:bdr w:val="single" w:sz="4" w:space="0" w:color="auto"/>
            </w:rPr>
            <w:t>Click or tap here to enter text.</w:t>
          </w:r>
        </w:sdtContent>
      </w:sdt>
      <w:r w:rsidR="006F3E2F" w:rsidRPr="009E7F60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76801D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0CFF133" w14:textId="0CEB81F0" w:rsidR="008B1CD1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eastAsia="Calibri" w:hAnsi="Arial" w:cs="Arial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Podpis:__________________</w:t>
      </w:r>
      <w:r w:rsidRPr="009E7F60">
        <w:rPr>
          <w:rFonts w:ascii="Arial" w:hAnsi="Arial" w:cs="Arial"/>
          <w:sz w:val="22"/>
          <w:szCs w:val="22"/>
        </w:rPr>
        <w:t xml:space="preserve"> </w:t>
      </w:r>
    </w:p>
    <w:sectPr w:rsidR="008B1CD1" w:rsidRPr="009E7F60" w:rsidSect="002552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3EDE8004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0B9BB16A" w14:textId="77777777" w:rsidR="00F3412E" w:rsidRPr="00F3412E" w:rsidRDefault="00F3412E" w:rsidP="00F3412E">
      <w:pPr>
        <w:spacing w:line="240" w:lineRule="auto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Ožji družinski člani so: </w:t>
      </w:r>
    </w:p>
    <w:p w14:paraId="6EF1D425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zakonec,</w:t>
      </w:r>
    </w:p>
    <w:p w14:paraId="4E6488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otroci,</w:t>
      </w:r>
    </w:p>
    <w:p w14:paraId="01E1EA6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posvojenci,</w:t>
      </w:r>
    </w:p>
    <w:p w14:paraId="52E98260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starši,</w:t>
      </w:r>
    </w:p>
    <w:p w14:paraId="633B6F5F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posvojitelji, </w:t>
      </w:r>
    </w:p>
    <w:p w14:paraId="7A2C7F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bratje, </w:t>
      </w:r>
    </w:p>
    <w:p w14:paraId="1830CC92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sestre in</w:t>
      </w:r>
    </w:p>
    <w:p w14:paraId="2324CDE4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osebe, ki s posameznikom živijo v skupnem gospodinjstvu ali v zunajzakonski skupnosti.</w:t>
      </w:r>
    </w:p>
    <w:p w14:paraId="7794A80C" w14:textId="55FB56EE" w:rsidR="00F3412E" w:rsidRPr="00F3412E" w:rsidRDefault="00F3412E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51C9A782" w14:textId="77777777" w:rsidR="00644000" w:rsidRPr="00F3412E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Ožje povezana oseba posamezne osebe je:</w:t>
      </w:r>
    </w:p>
    <w:p w14:paraId="402C150C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1.     njen zakonec ali oseba, s katero živi v življenjski skupnosti, ki ima po zakonu enake premoženjske posledice kot zakonska zveza, ali oseba, s katero živi v istospolni partnerski skupnosti po zakonu, ki ureja registracijo istospolne partnerske skupnosti,</w:t>
      </w:r>
    </w:p>
    <w:p w14:paraId="763050A3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2.     otrok ali posvojenec te osebe ali osebe iz 1. točke tega člena, ki nima polne poslovne sposobnosti,</w:t>
      </w:r>
    </w:p>
    <w:p w14:paraId="369270E8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3.     polnoletni otrok ali posvojenec,</w:t>
      </w:r>
    </w:p>
    <w:p w14:paraId="2B023924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4.     starši ali posvojitelji,</w:t>
      </w:r>
    </w:p>
    <w:p w14:paraId="0F56F126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5.     bratje in sestre,</w:t>
      </w:r>
    </w:p>
    <w:p w14:paraId="156DF4D5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6.     oseba, ki z njo živi v skupnem gospodinjstvu,</w:t>
      </w:r>
    </w:p>
    <w:p w14:paraId="3656416F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7.     druga oseba, ki nima polne poslovne sposobnosti in ji je dodeljena v skrbništvo.</w:t>
      </w:r>
    </w:p>
    <w:p w14:paraId="2618FFB1" w14:textId="77777777" w:rsidR="00644000" w:rsidRPr="000A4286" w:rsidRDefault="00644000" w:rsidP="00644000">
      <w:pPr>
        <w:rPr>
          <w:sz w:val="16"/>
          <w:szCs w:val="16"/>
        </w:rPr>
      </w:pPr>
    </w:p>
    <w:p w14:paraId="2815DDE7" w14:textId="77777777" w:rsidR="00644000" w:rsidRDefault="00644000" w:rsidP="0064400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807FE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777259">
    <w:abstractNumId w:val="5"/>
  </w:num>
  <w:num w:numId="2" w16cid:durableId="1840657224">
    <w:abstractNumId w:val="6"/>
  </w:num>
  <w:num w:numId="3" w16cid:durableId="1781217514">
    <w:abstractNumId w:val="1"/>
  </w:num>
  <w:num w:numId="4" w16cid:durableId="1936093854">
    <w:abstractNumId w:val="0"/>
  </w:num>
  <w:num w:numId="5" w16cid:durableId="1114401426">
    <w:abstractNumId w:val="3"/>
  </w:num>
  <w:num w:numId="6" w16cid:durableId="1302342567">
    <w:abstractNumId w:val="2"/>
  </w:num>
  <w:num w:numId="7" w16cid:durableId="20714656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edit="forms" w:enforcement="1" w:cryptProviderType="rsaAES" w:cryptAlgorithmClass="hash" w:cryptAlgorithmType="typeAny" w:cryptAlgorithmSid="14" w:cryptSpinCount="100000" w:hash="cHRG7mBnOzgLmDG5Wsp+6BRY6uMEtUcLtVzBAJEAUwMJPl7/lMv+lVpPNNem4OP10vQ/IRm1u3Q2jgvjzWhxqg==" w:salt="AKIsaKC+Vtd+HiiVYCia4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977D0"/>
    <w:rsid w:val="000A36BD"/>
    <w:rsid w:val="000B09C1"/>
    <w:rsid w:val="000C3BCA"/>
    <w:rsid w:val="00121C96"/>
    <w:rsid w:val="00146AD0"/>
    <w:rsid w:val="00164FDE"/>
    <w:rsid w:val="001A2F68"/>
    <w:rsid w:val="00255276"/>
    <w:rsid w:val="00295B74"/>
    <w:rsid w:val="00304CC0"/>
    <w:rsid w:val="0034293A"/>
    <w:rsid w:val="00342F34"/>
    <w:rsid w:val="003918B0"/>
    <w:rsid w:val="003954C9"/>
    <w:rsid w:val="003B2347"/>
    <w:rsid w:val="003E1837"/>
    <w:rsid w:val="00420DD7"/>
    <w:rsid w:val="00503E26"/>
    <w:rsid w:val="00524066"/>
    <w:rsid w:val="00576E8F"/>
    <w:rsid w:val="0059785F"/>
    <w:rsid w:val="005D7570"/>
    <w:rsid w:val="005F7028"/>
    <w:rsid w:val="00644000"/>
    <w:rsid w:val="00666F2F"/>
    <w:rsid w:val="006A0BFC"/>
    <w:rsid w:val="006A72D1"/>
    <w:rsid w:val="006F3E2F"/>
    <w:rsid w:val="00771A80"/>
    <w:rsid w:val="007B6966"/>
    <w:rsid w:val="007D5AAF"/>
    <w:rsid w:val="007F1F94"/>
    <w:rsid w:val="0082668C"/>
    <w:rsid w:val="0084670B"/>
    <w:rsid w:val="008B1CD1"/>
    <w:rsid w:val="008E1DA9"/>
    <w:rsid w:val="009311D2"/>
    <w:rsid w:val="009427EA"/>
    <w:rsid w:val="009542A0"/>
    <w:rsid w:val="00974859"/>
    <w:rsid w:val="009E7F60"/>
    <w:rsid w:val="009F69D5"/>
    <w:rsid w:val="00A0105B"/>
    <w:rsid w:val="00A34280"/>
    <w:rsid w:val="00AA48FF"/>
    <w:rsid w:val="00AE56EC"/>
    <w:rsid w:val="00B12659"/>
    <w:rsid w:val="00B2723F"/>
    <w:rsid w:val="00B738C8"/>
    <w:rsid w:val="00B93489"/>
    <w:rsid w:val="00BE7B86"/>
    <w:rsid w:val="00C249B4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00210"/>
    <w:rsid w:val="00E5388A"/>
    <w:rsid w:val="00E73671"/>
    <w:rsid w:val="00EF658A"/>
    <w:rsid w:val="00F01C5D"/>
    <w:rsid w:val="00F323DE"/>
    <w:rsid w:val="00F3412E"/>
    <w:rsid w:val="00F604F3"/>
    <w:rsid w:val="00F852B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C249B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64F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64FD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64FD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4F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4FDE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F3E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9867A3E947443CAA041192B68FC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F6D91-03DD-4105-8F76-F9AAD8CF70E0}"/>
      </w:docPartPr>
      <w:docPartBody>
        <w:p w:rsidR="002E6A3C" w:rsidRDefault="001F63EC" w:rsidP="001F63EC">
          <w:pPr>
            <w:pStyle w:val="C49867A3E947443CAA041192B68FC41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99D43D3F6C64F73BEC6D1909CA03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FBFA6-BF96-4122-9148-0A17389DDB0A}"/>
      </w:docPartPr>
      <w:docPartBody>
        <w:p w:rsidR="002E6A3C" w:rsidRDefault="001F63EC" w:rsidP="001F63EC">
          <w:pPr>
            <w:pStyle w:val="799D43D3F6C64F73BEC6D1909CA0342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030D0BC18C24D6180A1154CAF9E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1D53B-E4AC-4702-9AB1-7DBB10E9A2D1}"/>
      </w:docPartPr>
      <w:docPartBody>
        <w:p w:rsidR="002E6A3C" w:rsidRDefault="001F63EC" w:rsidP="001F63EC">
          <w:pPr>
            <w:pStyle w:val="8030D0BC18C24D6180A1154CAF9E17D4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EC"/>
    <w:rsid w:val="001F63EC"/>
    <w:rsid w:val="002E6A3C"/>
    <w:rsid w:val="0034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F63EC"/>
  </w:style>
  <w:style w:type="paragraph" w:customStyle="1" w:styleId="C49867A3E947443CAA041192B68FC418">
    <w:name w:val="C49867A3E947443CAA041192B68FC418"/>
    <w:rsid w:val="001F63EC"/>
  </w:style>
  <w:style w:type="paragraph" w:customStyle="1" w:styleId="799D43D3F6C64F73BEC6D1909CA0342D">
    <w:name w:val="799D43D3F6C64F73BEC6D1909CA0342D"/>
    <w:rsid w:val="001F63EC"/>
  </w:style>
  <w:style w:type="paragraph" w:customStyle="1" w:styleId="8030D0BC18C24D6180A1154CAF9E17D4">
    <w:name w:val="8030D0BC18C24D6180A1154CAF9E17D4"/>
    <w:rsid w:val="001F63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purl.org/dc/dcmitype/"/>
    <ds:schemaRef ds:uri="http://purl.org/dc/terms/"/>
    <ds:schemaRef ds:uri="http://purl.org/dc/elements/1.1/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C61A7-B348-448B-8B62-2D21B8F9F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2F8E89-D407-4B2E-B8B4-95F9738D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1</TotalTime>
  <Pages>2</Pages>
  <Words>136</Words>
  <Characters>781</Characters>
  <Application>Microsoft Office Word</Application>
  <DocSecurity>4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osebah_FO_2024</dc:title>
  <dc:creator>Nina Podboj</dc:creator>
  <cp:lastModifiedBy>Tomaž Resnik</cp:lastModifiedBy>
  <cp:revision>2</cp:revision>
  <cp:lastPrinted>2016-07-25T07:11:00Z</cp:lastPrinted>
  <dcterms:created xsi:type="dcterms:W3CDTF">2025-01-29T12:00:00Z</dcterms:created>
  <dcterms:modified xsi:type="dcterms:W3CDTF">2025-01-29T12:00:00Z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